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8" w:type="dxa"/>
        <w:tblInd w:w="4435" w:type="dxa"/>
        <w:tblLayout w:type="fixed"/>
        <w:tblLook w:val="04A0"/>
      </w:tblPr>
      <w:tblGrid>
        <w:gridCol w:w="1065"/>
        <w:gridCol w:w="3873"/>
      </w:tblGrid>
      <w:tr w:rsidR="005522F2" w:rsidRPr="00812F4E" w:rsidTr="005522F2">
        <w:trPr>
          <w:cantSplit/>
          <w:trHeight w:val="279"/>
        </w:trPr>
        <w:tc>
          <w:tcPr>
            <w:tcW w:w="106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5522F2" w:rsidRPr="00812F4E" w:rsidRDefault="005522F2" w:rsidP="005D3650">
            <w:r w:rsidRPr="00812F4E">
              <w:t>Приложение 2</w:t>
            </w:r>
          </w:p>
        </w:tc>
      </w:tr>
      <w:tr w:rsidR="005522F2" w:rsidRPr="00812F4E" w:rsidTr="005522F2">
        <w:trPr>
          <w:cantSplit/>
          <w:trHeight w:val="557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522F2" w:rsidRPr="00812F4E" w:rsidRDefault="005522F2" w:rsidP="005D3650">
            <w:r w:rsidRPr="00812F4E">
              <w:t>к решению Саратовской</w:t>
            </w:r>
            <w:r w:rsidRPr="00812F4E">
              <w:br/>
              <w:t>городской Думы</w:t>
            </w:r>
          </w:p>
        </w:tc>
      </w:tr>
      <w:tr w:rsidR="005522F2" w:rsidRPr="00812F4E" w:rsidTr="005522F2">
        <w:trPr>
          <w:cantSplit/>
          <w:trHeight w:val="279"/>
        </w:trPr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5522F2" w:rsidRPr="00812F4E" w:rsidRDefault="00A12269" w:rsidP="00A117B0">
            <w:r>
              <w:rPr>
                <w:szCs w:val="28"/>
              </w:rPr>
              <w:t>от 28 апреля 2023 года № 33-361</w:t>
            </w:r>
            <w:r w:rsidR="005522F2" w:rsidRPr="00812F4E">
              <w:t xml:space="preserve"> </w:t>
            </w:r>
          </w:p>
        </w:tc>
      </w:tr>
    </w:tbl>
    <w:p w:rsidR="005522F2" w:rsidRDefault="005522F2"/>
    <w:tbl>
      <w:tblPr>
        <w:tblW w:w="9570" w:type="dxa"/>
        <w:tblLayout w:type="fixed"/>
        <w:tblLook w:val="04A0"/>
      </w:tblPr>
      <w:tblGrid>
        <w:gridCol w:w="2557"/>
        <w:gridCol w:w="2938"/>
        <w:gridCol w:w="878"/>
        <w:gridCol w:w="2099"/>
        <w:gridCol w:w="1098"/>
      </w:tblGrid>
      <w:tr w:rsidR="00930C6A" w:rsidRPr="00812F4E" w:rsidTr="005522F2">
        <w:trPr>
          <w:cantSplit/>
        </w:trPr>
        <w:tc>
          <w:tcPr>
            <w:tcW w:w="5495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87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197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/>
        </w:tc>
      </w:tr>
      <w:tr w:rsidR="00930C6A" w:rsidRPr="00812F4E" w:rsidTr="005522F2">
        <w:trPr>
          <w:cantSplit/>
        </w:trPr>
        <w:tc>
          <w:tcPr>
            <w:tcW w:w="2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r w:rsidRPr="00812F4E">
              <w:t xml:space="preserve">  </w:t>
            </w:r>
          </w:p>
        </w:tc>
        <w:tc>
          <w:tcPr>
            <w:tcW w:w="38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</w:p>
        </w:tc>
        <w:tc>
          <w:tcPr>
            <w:tcW w:w="20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</w:tr>
      <w:tr w:rsidR="00930C6A" w:rsidRPr="00812F4E" w:rsidTr="0055456A">
        <w:trPr>
          <w:cantSplit/>
        </w:trPr>
        <w:tc>
          <w:tcPr>
            <w:tcW w:w="9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56A" w:rsidRPr="00812F4E" w:rsidRDefault="00930C6A" w:rsidP="0055456A">
            <w:pPr>
              <w:jc w:val="center"/>
            </w:pPr>
            <w:r w:rsidRPr="00812F4E">
              <w:t>Нормативы распределения доходов в бюджет муниципального образования</w:t>
            </w:r>
          </w:p>
          <w:p w:rsidR="00930C6A" w:rsidRPr="00812F4E" w:rsidRDefault="00930C6A" w:rsidP="00747BA0">
            <w:pPr>
              <w:jc w:val="center"/>
            </w:pPr>
            <w:r w:rsidRPr="00812F4E">
              <w:t>«Город Саратов» на 202</w:t>
            </w:r>
            <w:r w:rsidR="00747BA0">
              <w:t>3</w:t>
            </w:r>
            <w:r w:rsidRPr="00812F4E">
              <w:t xml:space="preserve"> год и на плановый период 202</w:t>
            </w:r>
            <w:r w:rsidR="00747BA0">
              <w:t>4</w:t>
            </w:r>
            <w:r w:rsidRPr="00812F4E">
              <w:t xml:space="preserve"> и 202</w:t>
            </w:r>
            <w:r w:rsidR="00747BA0">
              <w:t>5</w:t>
            </w:r>
            <w:r w:rsidRPr="00812F4E">
              <w:t xml:space="preserve"> годов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r w:rsidRPr="00812F4E">
              <w:t xml:space="preserve">  </w:t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D1285E" w:rsidRDefault="00930C6A" w:rsidP="002401CA">
            <w:pPr>
              <w:rPr>
                <w:sz w:val="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Код</w:t>
            </w:r>
          </w:p>
        </w:tc>
        <w:tc>
          <w:tcPr>
            <w:tcW w:w="59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Процент</w:t>
            </w:r>
          </w:p>
        </w:tc>
      </w:tr>
    </w:tbl>
    <w:p w:rsidR="00930C6A" w:rsidRPr="00930C6A" w:rsidRDefault="00930C6A">
      <w:pPr>
        <w:rPr>
          <w:sz w:val="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5915"/>
        <w:gridCol w:w="1098"/>
      </w:tblGrid>
      <w:tr w:rsidR="00930C6A" w:rsidRPr="00812F4E" w:rsidTr="0055456A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1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3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1 09 07012 04 0000 110 </w:t>
            </w:r>
          </w:p>
        </w:tc>
        <w:tc>
          <w:tcPr>
            <w:tcW w:w="591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30C6A" w:rsidRPr="00812F4E" w:rsidRDefault="00930C6A" w:rsidP="002401CA">
            <w:r w:rsidRPr="00812F4E"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1 09 07032 04 0000 110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1 09 07042 04 0000 110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1 09 07052 04 0000 110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1 13 01994 04 0000 130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1 13 02064 04 0000 130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1 13 02994 04 0000 130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 xml:space="preserve">Прочие доходы от компенсации затрат  бюджетов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354379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54379" w:rsidRPr="00812F4E" w:rsidRDefault="00354379" w:rsidP="002401CA">
            <w:pPr>
              <w:jc w:val="center"/>
            </w:pPr>
            <w:r w:rsidRPr="00812F4E">
              <w:t xml:space="preserve">1 16 10061 04 0000 140 </w:t>
            </w:r>
          </w:p>
        </w:tc>
        <w:tc>
          <w:tcPr>
            <w:tcW w:w="5915" w:type="dxa"/>
            <w:shd w:val="clear" w:color="auto" w:fill="auto"/>
            <w:hideMark/>
          </w:tcPr>
          <w:p w:rsidR="00354379" w:rsidRPr="00812F4E" w:rsidRDefault="00354379" w:rsidP="00354379">
            <w:pPr>
              <w:autoSpaceDE w:val="0"/>
              <w:autoSpaceDN w:val="0"/>
              <w:adjustRightInd w:val="0"/>
              <w:jc w:val="both"/>
            </w:pPr>
            <w:r w:rsidRPr="00812F4E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54379" w:rsidRPr="00812F4E" w:rsidRDefault="00354379" w:rsidP="002401CA">
            <w:pPr>
              <w:jc w:val="right"/>
            </w:pPr>
            <w:r w:rsidRPr="00812F4E">
              <w:t>100</w:t>
            </w:r>
          </w:p>
        </w:tc>
      </w:tr>
      <w:tr w:rsidR="009677D8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677D8" w:rsidRPr="009E6227" w:rsidRDefault="009677D8" w:rsidP="002401CA">
            <w:pPr>
              <w:jc w:val="center"/>
            </w:pPr>
            <w:r w:rsidRPr="009E6227">
              <w:t>1 16 10100 04 0000 140</w:t>
            </w:r>
          </w:p>
        </w:tc>
        <w:tc>
          <w:tcPr>
            <w:tcW w:w="5915" w:type="dxa"/>
            <w:shd w:val="clear" w:color="auto" w:fill="auto"/>
            <w:hideMark/>
          </w:tcPr>
          <w:p w:rsidR="009677D8" w:rsidRPr="009E6227" w:rsidRDefault="009677D8" w:rsidP="0035437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E6227">
              <w:rPr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677D8" w:rsidRPr="00812F4E" w:rsidRDefault="009677D8" w:rsidP="002401CA">
            <w:pPr>
              <w:jc w:val="right"/>
            </w:pPr>
            <w:r w:rsidRPr="009E6227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1 17 01040 04 0000 180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1 17 05040 04 0000 180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неналоговые доходы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D90D7F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D90D7F" w:rsidRPr="00812F4E" w:rsidRDefault="00D90D7F" w:rsidP="002401CA">
            <w:pPr>
              <w:jc w:val="center"/>
            </w:pPr>
            <w:r>
              <w:t>1 17 15020 04 0000 150</w:t>
            </w:r>
          </w:p>
        </w:tc>
        <w:tc>
          <w:tcPr>
            <w:tcW w:w="5915" w:type="dxa"/>
            <w:shd w:val="clear" w:color="auto" w:fill="auto"/>
            <w:hideMark/>
          </w:tcPr>
          <w:p w:rsidR="00D90D7F" w:rsidRPr="00D90D7F" w:rsidRDefault="00D90D7F" w:rsidP="00D90D7F">
            <w:pPr>
              <w:jc w:val="both"/>
              <w:rPr>
                <w:rFonts w:eastAsia="Times New Roman"/>
                <w:lang w:eastAsia="ru-RU"/>
              </w:rPr>
            </w:pPr>
            <w:r w:rsidRPr="00D90D7F">
              <w:rPr>
                <w:rFonts w:eastAsia="Times New Roman"/>
                <w:lang w:eastAsia="ru-RU"/>
              </w:rPr>
              <w:t xml:space="preserve">Инициативные платежи, зачисляемые в бюджеты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D90D7F" w:rsidRPr="00812F4E" w:rsidRDefault="00D90D7F" w:rsidP="002401CA">
            <w:pPr>
              <w:jc w:val="right"/>
            </w:pPr>
            <w:r>
              <w:t>100</w:t>
            </w:r>
          </w:p>
        </w:tc>
      </w:tr>
      <w:tr w:rsidR="00D90D7F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D90D7F" w:rsidRPr="00812F4E" w:rsidRDefault="00D90D7F" w:rsidP="002401CA">
            <w:pPr>
              <w:jc w:val="center"/>
            </w:pPr>
          </w:p>
        </w:tc>
        <w:tc>
          <w:tcPr>
            <w:tcW w:w="5915" w:type="dxa"/>
            <w:shd w:val="clear" w:color="auto" w:fill="auto"/>
            <w:hideMark/>
          </w:tcPr>
          <w:p w:rsidR="00D90D7F" w:rsidRPr="00812F4E" w:rsidRDefault="00D90D7F" w:rsidP="002401CA"/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D90D7F" w:rsidRPr="00812F4E" w:rsidRDefault="00D90D7F" w:rsidP="002401CA">
            <w:pPr>
              <w:jc w:val="right"/>
            </w:pPr>
          </w:p>
        </w:tc>
      </w:tr>
      <w:tr w:rsidR="00317CA6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7CA6" w:rsidRPr="00812F4E" w:rsidRDefault="00317CA6" w:rsidP="002401CA">
            <w:pPr>
              <w:jc w:val="center"/>
            </w:pPr>
            <w:r w:rsidRPr="00812F4E">
              <w:lastRenderedPageBreak/>
              <w:t>1 17 16000 04 0000 180</w:t>
            </w:r>
          </w:p>
          <w:p w:rsidR="00317CA6" w:rsidRPr="00812F4E" w:rsidRDefault="00317CA6" w:rsidP="002401CA">
            <w:pPr>
              <w:jc w:val="center"/>
            </w:pPr>
          </w:p>
        </w:tc>
        <w:tc>
          <w:tcPr>
            <w:tcW w:w="5915" w:type="dxa"/>
            <w:shd w:val="clear" w:color="auto" w:fill="auto"/>
            <w:hideMark/>
          </w:tcPr>
          <w:p w:rsidR="00317CA6" w:rsidRPr="00812F4E" w:rsidRDefault="00317CA6" w:rsidP="00317CA6">
            <w:pPr>
              <w:autoSpaceDE w:val="0"/>
              <w:autoSpaceDN w:val="0"/>
              <w:adjustRightInd w:val="0"/>
              <w:jc w:val="both"/>
            </w:pPr>
            <w:r w:rsidRPr="00812F4E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7CA6" w:rsidRPr="00812F4E" w:rsidRDefault="00317CA6" w:rsidP="00317CA6">
            <w:pPr>
              <w:jc w:val="right"/>
            </w:pPr>
            <w:r w:rsidRPr="00812F4E">
              <w:t>100</w:t>
            </w:r>
          </w:p>
        </w:tc>
      </w:tr>
    </w:tbl>
    <w:p w:rsidR="0055456A" w:rsidRDefault="0055456A" w:rsidP="00907A27"/>
    <w:p w:rsidR="00D90D7F" w:rsidRDefault="00D90D7F" w:rsidP="00907A27"/>
    <w:sectPr w:rsidR="00D90D7F" w:rsidSect="005522F2">
      <w:headerReference w:type="even" r:id="rId7"/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4D5" w:rsidRDefault="007C34D5" w:rsidP="00930C6A">
      <w:r>
        <w:separator/>
      </w:r>
    </w:p>
  </w:endnote>
  <w:endnote w:type="continuationSeparator" w:id="1">
    <w:p w:rsidR="007C34D5" w:rsidRDefault="007C34D5" w:rsidP="0093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4D5" w:rsidRDefault="007C34D5" w:rsidP="00930C6A">
      <w:r>
        <w:separator/>
      </w:r>
    </w:p>
  </w:footnote>
  <w:footnote w:type="continuationSeparator" w:id="1">
    <w:p w:rsidR="007C34D5" w:rsidRDefault="007C34D5" w:rsidP="0093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5F5175" w:rsidP="002401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5F5175" w:rsidP="002401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2269">
      <w:rPr>
        <w:rStyle w:val="a7"/>
        <w:noProof/>
      </w:rPr>
      <w:t>2</w: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930C6A"/>
    <w:rsid w:val="000E1D40"/>
    <w:rsid w:val="000F24FF"/>
    <w:rsid w:val="0011792A"/>
    <w:rsid w:val="001325D8"/>
    <w:rsid w:val="001657C3"/>
    <w:rsid w:val="002401CA"/>
    <w:rsid w:val="00267F2C"/>
    <w:rsid w:val="002C3F39"/>
    <w:rsid w:val="002F1146"/>
    <w:rsid w:val="002F643E"/>
    <w:rsid w:val="0030773C"/>
    <w:rsid w:val="00317CA6"/>
    <w:rsid w:val="00354379"/>
    <w:rsid w:val="00405A17"/>
    <w:rsid w:val="00422B62"/>
    <w:rsid w:val="00474D30"/>
    <w:rsid w:val="004B1165"/>
    <w:rsid w:val="004C2758"/>
    <w:rsid w:val="004C56C4"/>
    <w:rsid w:val="00522F0C"/>
    <w:rsid w:val="005522F2"/>
    <w:rsid w:val="0055456A"/>
    <w:rsid w:val="005553B2"/>
    <w:rsid w:val="005F4781"/>
    <w:rsid w:val="005F5175"/>
    <w:rsid w:val="00626102"/>
    <w:rsid w:val="00630DC4"/>
    <w:rsid w:val="006715E2"/>
    <w:rsid w:val="006808C6"/>
    <w:rsid w:val="00686B7B"/>
    <w:rsid w:val="006A3396"/>
    <w:rsid w:val="00716AD8"/>
    <w:rsid w:val="00731E07"/>
    <w:rsid w:val="00735695"/>
    <w:rsid w:val="00747BA0"/>
    <w:rsid w:val="00750E10"/>
    <w:rsid w:val="007C34D5"/>
    <w:rsid w:val="007E77FA"/>
    <w:rsid w:val="00802395"/>
    <w:rsid w:val="00812F4E"/>
    <w:rsid w:val="0082210D"/>
    <w:rsid w:val="008F273D"/>
    <w:rsid w:val="00907A27"/>
    <w:rsid w:val="0091328E"/>
    <w:rsid w:val="00930C6A"/>
    <w:rsid w:val="009677D8"/>
    <w:rsid w:val="009E6227"/>
    <w:rsid w:val="009E6BF2"/>
    <w:rsid w:val="009F55A4"/>
    <w:rsid w:val="00A0078D"/>
    <w:rsid w:val="00A117B0"/>
    <w:rsid w:val="00A12269"/>
    <w:rsid w:val="00A24CAF"/>
    <w:rsid w:val="00A34696"/>
    <w:rsid w:val="00AC3F10"/>
    <w:rsid w:val="00AF5BB0"/>
    <w:rsid w:val="00B51A00"/>
    <w:rsid w:val="00B912FD"/>
    <w:rsid w:val="00B91CF6"/>
    <w:rsid w:val="00BF1610"/>
    <w:rsid w:val="00C31176"/>
    <w:rsid w:val="00C34691"/>
    <w:rsid w:val="00CF7DCE"/>
    <w:rsid w:val="00D1285E"/>
    <w:rsid w:val="00D20DFC"/>
    <w:rsid w:val="00D90D7F"/>
    <w:rsid w:val="00DA30B2"/>
    <w:rsid w:val="00E13FAF"/>
    <w:rsid w:val="00E2598B"/>
    <w:rsid w:val="00EB2B19"/>
    <w:rsid w:val="00EC03B3"/>
    <w:rsid w:val="00ED55B3"/>
    <w:rsid w:val="00F14B95"/>
    <w:rsid w:val="00F6400A"/>
    <w:rsid w:val="00F94314"/>
    <w:rsid w:val="00FA2140"/>
    <w:rsid w:val="00FD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C6A"/>
  </w:style>
  <w:style w:type="paragraph" w:styleId="a5">
    <w:name w:val="footer"/>
    <w:basedOn w:val="a"/>
    <w:link w:val="a6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0C6A"/>
  </w:style>
  <w:style w:type="character" w:styleId="a7">
    <w:name w:val="page number"/>
    <w:basedOn w:val="a0"/>
    <w:uiPriority w:val="99"/>
    <w:semiHidden/>
    <w:unhideWhenUsed/>
    <w:rsid w:val="00930C6A"/>
  </w:style>
  <w:style w:type="paragraph" w:styleId="a8">
    <w:name w:val="Balloon Text"/>
    <w:basedOn w:val="a"/>
    <w:link w:val="a9"/>
    <w:uiPriority w:val="99"/>
    <w:semiHidden/>
    <w:unhideWhenUsed/>
    <w:rsid w:val="00930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3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6546">
          <w:marLeft w:val="61"/>
          <w:marRight w:val="61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Самсонова Елена Эдуардовна</cp:lastModifiedBy>
  <cp:revision>2</cp:revision>
  <cp:lastPrinted>2020-10-27T07:03:00Z</cp:lastPrinted>
  <dcterms:created xsi:type="dcterms:W3CDTF">2023-04-28T11:46:00Z</dcterms:created>
  <dcterms:modified xsi:type="dcterms:W3CDTF">2023-04-28T11:46:00Z</dcterms:modified>
</cp:coreProperties>
</file>